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FF391" w14:textId="075834EC" w:rsidR="00BA00AB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SCHIRBURN</w:t>
      </w:r>
      <w:r>
        <w:rPr>
          <w:rFonts w:ascii="Times New Roman" w:hAnsi="Times New Roman" w:cs="Times New Roman"/>
          <w:sz w:val="24"/>
          <w:szCs w:val="24"/>
        </w:rPr>
        <w:t xml:space="preserve">      (d.1426)</w:t>
      </w:r>
    </w:p>
    <w:p w14:paraId="5DF2E626" w14:textId="3E169BC9" w:rsidR="00534FE2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Barker.</w:t>
      </w:r>
    </w:p>
    <w:p w14:paraId="04633608" w14:textId="6D1C735F" w:rsidR="00534FE2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2F2A1" w14:textId="75A2F2B6" w:rsidR="00534FE2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62370" w14:textId="0739C18A" w:rsidR="00534FE2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Sep.1426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p.146)</w:t>
      </w:r>
    </w:p>
    <w:p w14:paraId="4DC28D98" w14:textId="3BBEDE7B" w:rsidR="00534FE2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9DB7E" w14:textId="0C163D34" w:rsidR="00534FE2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36B1DB" w14:textId="084BF5EE" w:rsidR="00534FE2" w:rsidRPr="00534FE2" w:rsidRDefault="00534F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534FE2" w:rsidRPr="00534F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1E1C" w14:textId="77777777" w:rsidR="00534FE2" w:rsidRDefault="00534FE2" w:rsidP="009139A6">
      <w:r>
        <w:separator/>
      </w:r>
    </w:p>
  </w:endnote>
  <w:endnote w:type="continuationSeparator" w:id="0">
    <w:p w14:paraId="4A5DC429" w14:textId="77777777" w:rsidR="00534FE2" w:rsidRDefault="00534F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A0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CF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A1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C243" w14:textId="77777777" w:rsidR="00534FE2" w:rsidRDefault="00534FE2" w:rsidP="009139A6">
      <w:r>
        <w:separator/>
      </w:r>
    </w:p>
  </w:footnote>
  <w:footnote w:type="continuationSeparator" w:id="0">
    <w:p w14:paraId="2F82F65D" w14:textId="77777777" w:rsidR="00534FE2" w:rsidRDefault="00534F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FA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79C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75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FE2"/>
    <w:rsid w:val="000666E0"/>
    <w:rsid w:val="002510B7"/>
    <w:rsid w:val="00534FE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06243"/>
  <w15:chartTrackingRefBased/>
  <w15:docId w15:val="{C6419206-78E4-4CD2-B378-E7A5048A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2022-02-26T08:07:00Z</dcterms:created>
  <dcterms:modified xsi:type="dcterms:W3CDTF">2022-02-26T08:13:00Z</dcterms:modified>
</cp:coreProperties>
</file>